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087"/>
      </w:tblGrid>
      <w:tr w:rsidR="00616A8F" w:rsidRPr="008D40FD"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</w:tcPr>
          <w:p w:rsidR="00616A8F" w:rsidRPr="008D40FD" w:rsidRDefault="00616A8F" w:rsidP="00B90E6B">
            <w:pPr>
              <w:widowControl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</w:rPr>
            </w:pPr>
          </w:p>
        </w:tc>
      </w:tr>
    </w:tbl>
    <w:p w:rsidR="00616A8F" w:rsidRPr="007D1931" w:rsidRDefault="00616A8F" w:rsidP="00FE658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</w:t>
      </w:r>
      <w:r w:rsidRPr="007D1931">
        <w:rPr>
          <w:rFonts w:ascii="Times New Roman" w:hAnsi="Times New Roman" w:cs="Times New Roman"/>
          <w:b/>
          <w:bCs/>
          <w:sz w:val="28"/>
          <w:szCs w:val="28"/>
        </w:rPr>
        <w:t>ВЕДЕНИЯ</w:t>
      </w:r>
    </w:p>
    <w:p w:rsidR="00616A8F" w:rsidRPr="00811476" w:rsidRDefault="00616A8F" w:rsidP="00811476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D1931">
        <w:rPr>
          <w:rFonts w:ascii="Times New Roman" w:hAnsi="Times New Roman" w:cs="Times New Roman"/>
          <w:b/>
          <w:bCs/>
          <w:sz w:val="28"/>
          <w:szCs w:val="28"/>
        </w:rPr>
        <w:t>о доходах, об имуществе и обязательствах имущественного характера</w:t>
      </w:r>
    </w:p>
    <w:p w:rsidR="00616A8F" w:rsidRPr="007D1931" w:rsidRDefault="00616A8F" w:rsidP="002B3A83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замещающая старшую должность муниципальной службы категория «специалисты» - </w:t>
      </w:r>
      <w:r w:rsidRPr="005E0CC3">
        <w:rPr>
          <w:rFonts w:ascii="Times New Roman" w:hAnsi="Times New Roman" w:cs="Times New Roman"/>
          <w:sz w:val="28"/>
          <w:szCs w:val="28"/>
        </w:rPr>
        <w:t>главный специалист</w:t>
      </w:r>
      <w:r>
        <w:rPr>
          <w:rFonts w:ascii="Times New Roman" w:hAnsi="Times New Roman" w:cs="Times New Roman"/>
          <w:sz w:val="28"/>
          <w:szCs w:val="28"/>
        </w:rPr>
        <w:t xml:space="preserve">  сектора бюджетного учёта и администрирования доходов Комитета по управлению имуществом Гатчинского муниципального района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2B3A83">
        <w:rPr>
          <w:rFonts w:ascii="Times New Roman" w:hAnsi="Times New Roman" w:cs="Times New Roman"/>
          <w:sz w:val="28"/>
          <w:szCs w:val="28"/>
        </w:rPr>
        <w:t>Ленинградской области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616A8F" w:rsidRPr="007D1931" w:rsidRDefault="00616A8F" w:rsidP="00FE658E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7D1931">
        <w:rPr>
          <w:rFonts w:ascii="Times New Roman" w:hAnsi="Times New Roman" w:cs="Times New Roman"/>
          <w:sz w:val="20"/>
          <w:szCs w:val="20"/>
        </w:rPr>
        <w:t xml:space="preserve"> ( полное наименование должности)*</w:t>
      </w:r>
    </w:p>
    <w:p w:rsidR="00616A8F" w:rsidRPr="007D1931" w:rsidRDefault="00616A8F" w:rsidP="00FE658E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D1931">
        <w:rPr>
          <w:rFonts w:ascii="Times New Roman" w:hAnsi="Times New Roman" w:cs="Times New Roman"/>
          <w:b/>
          <w:bCs/>
          <w:sz w:val="28"/>
          <w:szCs w:val="28"/>
        </w:rPr>
        <w:t xml:space="preserve">и членов его семьи за период с « </w:t>
      </w:r>
      <w:r>
        <w:rPr>
          <w:rFonts w:ascii="Times New Roman" w:hAnsi="Times New Roman" w:cs="Times New Roman"/>
          <w:b/>
          <w:bCs/>
          <w:sz w:val="28"/>
          <w:szCs w:val="28"/>
        </w:rPr>
        <w:t>01</w:t>
      </w:r>
      <w:r w:rsidRPr="007D1931">
        <w:rPr>
          <w:rFonts w:ascii="Times New Roman" w:hAnsi="Times New Roman" w:cs="Times New Roman"/>
          <w:b/>
          <w:bCs/>
          <w:sz w:val="28"/>
          <w:szCs w:val="28"/>
        </w:rPr>
        <w:t xml:space="preserve">  » </w:t>
      </w:r>
      <w:r w:rsidRPr="00D270B7">
        <w:rPr>
          <w:rFonts w:ascii="Times New Roman" w:hAnsi="Times New Roman" w:cs="Times New Roman"/>
          <w:b/>
          <w:bCs/>
          <w:sz w:val="28"/>
          <w:szCs w:val="28"/>
        </w:rPr>
        <w:t xml:space="preserve">января </w:t>
      </w:r>
      <w:r w:rsidRPr="007D1931">
        <w:rPr>
          <w:rFonts w:ascii="Times New Roman" w:hAnsi="Times New Roman" w:cs="Times New Roman"/>
          <w:b/>
          <w:bCs/>
          <w:sz w:val="28"/>
          <w:szCs w:val="28"/>
        </w:rPr>
        <w:t xml:space="preserve">по « </w:t>
      </w:r>
      <w:r>
        <w:rPr>
          <w:rFonts w:ascii="Times New Roman" w:hAnsi="Times New Roman" w:cs="Times New Roman"/>
          <w:b/>
          <w:bCs/>
          <w:sz w:val="28"/>
          <w:szCs w:val="28"/>
        </w:rPr>
        <w:t>31</w:t>
      </w:r>
      <w:r w:rsidRPr="007D1931">
        <w:rPr>
          <w:rFonts w:ascii="Times New Roman" w:hAnsi="Times New Roman" w:cs="Times New Roman"/>
          <w:b/>
          <w:bCs/>
          <w:sz w:val="28"/>
          <w:szCs w:val="28"/>
        </w:rPr>
        <w:t xml:space="preserve">  »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декабря </w:t>
      </w:r>
      <w:r w:rsidRPr="007D1931">
        <w:rPr>
          <w:rFonts w:ascii="Times New Roman" w:hAnsi="Times New Roman" w:cs="Times New Roman"/>
          <w:b/>
          <w:bCs/>
          <w:sz w:val="28"/>
          <w:szCs w:val="28"/>
        </w:rPr>
        <w:t>20</w:t>
      </w:r>
      <w:r>
        <w:rPr>
          <w:rFonts w:ascii="Times New Roman" w:hAnsi="Times New Roman" w:cs="Times New Roman"/>
          <w:b/>
          <w:bCs/>
          <w:sz w:val="28"/>
          <w:szCs w:val="28"/>
        </w:rPr>
        <w:t>15</w:t>
      </w:r>
      <w:r w:rsidRPr="007D1931">
        <w:rPr>
          <w:rFonts w:ascii="Times New Roman" w:hAnsi="Times New Roman" w:cs="Times New Roman"/>
          <w:b/>
          <w:bCs/>
          <w:sz w:val="28"/>
          <w:szCs w:val="28"/>
        </w:rPr>
        <w:t xml:space="preserve"> года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308"/>
        <w:gridCol w:w="1417"/>
        <w:gridCol w:w="1701"/>
        <w:gridCol w:w="1276"/>
        <w:gridCol w:w="1559"/>
        <w:gridCol w:w="1413"/>
        <w:gridCol w:w="1989"/>
        <w:gridCol w:w="1134"/>
        <w:gridCol w:w="1592"/>
      </w:tblGrid>
      <w:tr w:rsidR="00616A8F" w:rsidRPr="008D40FD">
        <w:tc>
          <w:tcPr>
            <w:tcW w:w="2308" w:type="dxa"/>
            <w:vMerge w:val="restart"/>
          </w:tcPr>
          <w:p w:rsidR="00616A8F" w:rsidRPr="008D40FD" w:rsidRDefault="00616A8F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 w:val="restart"/>
          </w:tcPr>
          <w:p w:rsidR="00616A8F" w:rsidRPr="008D40FD" w:rsidRDefault="00616A8F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  <w:p w:rsidR="00616A8F" w:rsidRPr="008D40FD" w:rsidRDefault="00616A8F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 xml:space="preserve">Деклариро-ванный годовой доход </w:t>
            </w:r>
          </w:p>
          <w:p w:rsidR="00616A8F" w:rsidRPr="008D40FD" w:rsidRDefault="00616A8F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(руб.)</w:t>
            </w:r>
          </w:p>
        </w:tc>
        <w:tc>
          <w:tcPr>
            <w:tcW w:w="5949" w:type="dxa"/>
            <w:gridSpan w:val="4"/>
          </w:tcPr>
          <w:p w:rsidR="00616A8F" w:rsidRPr="008D40FD" w:rsidRDefault="00616A8F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715" w:type="dxa"/>
            <w:gridSpan w:val="3"/>
            <w:vMerge w:val="restart"/>
          </w:tcPr>
          <w:p w:rsidR="00616A8F" w:rsidRPr="008D40FD" w:rsidRDefault="00616A8F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Перечень объектов недвижимого имущества, находящихся в пользовании</w:t>
            </w:r>
          </w:p>
        </w:tc>
      </w:tr>
      <w:tr w:rsidR="00616A8F" w:rsidRPr="008D40FD">
        <w:tc>
          <w:tcPr>
            <w:tcW w:w="2308" w:type="dxa"/>
            <w:vMerge/>
          </w:tcPr>
          <w:p w:rsidR="00616A8F" w:rsidRPr="008D40FD" w:rsidRDefault="00616A8F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616A8F" w:rsidRPr="008D40FD" w:rsidRDefault="00616A8F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gridSpan w:val="3"/>
          </w:tcPr>
          <w:p w:rsidR="00616A8F" w:rsidRPr="008D40FD" w:rsidRDefault="00616A8F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Объекты недвижимого имущества</w:t>
            </w:r>
          </w:p>
        </w:tc>
        <w:tc>
          <w:tcPr>
            <w:tcW w:w="1413" w:type="dxa"/>
            <w:vMerge w:val="restart"/>
          </w:tcPr>
          <w:p w:rsidR="00616A8F" w:rsidRPr="008D40FD" w:rsidRDefault="00616A8F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  <w:p w:rsidR="00616A8F" w:rsidRPr="008D40FD" w:rsidRDefault="00616A8F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Транспортные средства</w:t>
            </w:r>
          </w:p>
          <w:p w:rsidR="00616A8F" w:rsidRPr="008D40FD" w:rsidRDefault="00616A8F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(Вид, марка)</w:t>
            </w:r>
          </w:p>
        </w:tc>
        <w:tc>
          <w:tcPr>
            <w:tcW w:w="4715" w:type="dxa"/>
            <w:gridSpan w:val="3"/>
            <w:vMerge/>
          </w:tcPr>
          <w:p w:rsidR="00616A8F" w:rsidRPr="008D40FD" w:rsidRDefault="00616A8F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</w:tr>
      <w:tr w:rsidR="00616A8F" w:rsidRPr="008D40FD">
        <w:tc>
          <w:tcPr>
            <w:tcW w:w="2308" w:type="dxa"/>
            <w:vMerge/>
          </w:tcPr>
          <w:p w:rsidR="00616A8F" w:rsidRPr="008D40FD" w:rsidRDefault="00616A8F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616A8F" w:rsidRPr="008D40FD" w:rsidRDefault="00616A8F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616A8F" w:rsidRPr="008D40FD" w:rsidRDefault="00616A8F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Вид объектов недвижимого имущества</w:t>
            </w:r>
          </w:p>
          <w:p w:rsidR="00616A8F" w:rsidRPr="008D40FD" w:rsidRDefault="00616A8F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(***)</w:t>
            </w:r>
          </w:p>
        </w:tc>
        <w:tc>
          <w:tcPr>
            <w:tcW w:w="1276" w:type="dxa"/>
          </w:tcPr>
          <w:p w:rsidR="00616A8F" w:rsidRPr="008D40FD" w:rsidRDefault="00616A8F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  <w:p w:rsidR="00616A8F" w:rsidRPr="008D40FD" w:rsidRDefault="00616A8F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Площадь</w:t>
            </w:r>
          </w:p>
          <w:p w:rsidR="00616A8F" w:rsidRPr="008D40FD" w:rsidRDefault="00616A8F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(кв. м)</w:t>
            </w:r>
          </w:p>
        </w:tc>
        <w:tc>
          <w:tcPr>
            <w:tcW w:w="1559" w:type="dxa"/>
          </w:tcPr>
          <w:p w:rsidR="00616A8F" w:rsidRPr="008D40FD" w:rsidRDefault="00616A8F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Страна расположения</w:t>
            </w:r>
          </w:p>
          <w:p w:rsidR="00616A8F" w:rsidRPr="008D40FD" w:rsidRDefault="00616A8F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(****)</w:t>
            </w:r>
          </w:p>
        </w:tc>
        <w:tc>
          <w:tcPr>
            <w:tcW w:w="1413" w:type="dxa"/>
            <w:vMerge/>
          </w:tcPr>
          <w:p w:rsidR="00616A8F" w:rsidRPr="008D40FD" w:rsidRDefault="00616A8F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989" w:type="dxa"/>
          </w:tcPr>
          <w:p w:rsidR="00616A8F" w:rsidRPr="008D40FD" w:rsidRDefault="00616A8F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Вид объектов недвижимого имущества</w:t>
            </w:r>
          </w:p>
          <w:p w:rsidR="00616A8F" w:rsidRPr="008D40FD" w:rsidRDefault="00616A8F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(***)</w:t>
            </w:r>
          </w:p>
        </w:tc>
        <w:tc>
          <w:tcPr>
            <w:tcW w:w="1134" w:type="dxa"/>
          </w:tcPr>
          <w:p w:rsidR="00616A8F" w:rsidRPr="008D40FD" w:rsidRDefault="00616A8F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  <w:p w:rsidR="00616A8F" w:rsidRPr="008D40FD" w:rsidRDefault="00616A8F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Площадь</w:t>
            </w:r>
          </w:p>
          <w:p w:rsidR="00616A8F" w:rsidRPr="008D40FD" w:rsidRDefault="00616A8F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(кв.м)</w:t>
            </w:r>
          </w:p>
        </w:tc>
        <w:tc>
          <w:tcPr>
            <w:tcW w:w="1592" w:type="dxa"/>
          </w:tcPr>
          <w:p w:rsidR="00616A8F" w:rsidRPr="008D40FD" w:rsidRDefault="00616A8F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Страна расположения</w:t>
            </w:r>
          </w:p>
          <w:p w:rsidR="00616A8F" w:rsidRPr="008D40FD" w:rsidRDefault="00616A8F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(****)</w:t>
            </w:r>
          </w:p>
        </w:tc>
      </w:tr>
      <w:tr w:rsidR="00616A8F" w:rsidRPr="008D40FD">
        <w:trPr>
          <w:trHeight w:val="3723"/>
        </w:trPr>
        <w:tc>
          <w:tcPr>
            <w:tcW w:w="2308" w:type="dxa"/>
          </w:tcPr>
          <w:p w:rsidR="00616A8F" w:rsidRPr="008D40FD" w:rsidRDefault="00616A8F" w:rsidP="0081754C">
            <w:pPr>
              <w:widowControl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Кошкина Татьяна Алексеевна</w:t>
            </w:r>
          </w:p>
        </w:tc>
        <w:tc>
          <w:tcPr>
            <w:tcW w:w="1417" w:type="dxa"/>
          </w:tcPr>
          <w:p w:rsidR="00616A8F" w:rsidRPr="00A97B86" w:rsidRDefault="00616A8F" w:rsidP="0081754C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A97B86">
              <w:rPr>
                <w:rFonts w:ascii="Times New Roman" w:hAnsi="Times New Roman" w:cs="Times New Roman"/>
              </w:rPr>
              <w:t>507 419</w:t>
            </w:r>
          </w:p>
        </w:tc>
        <w:tc>
          <w:tcPr>
            <w:tcW w:w="1701" w:type="dxa"/>
          </w:tcPr>
          <w:p w:rsidR="00616A8F" w:rsidRDefault="00616A8F" w:rsidP="00F95119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1) земельный участок вид разрешенного использования ЛПХ; </w:t>
            </w:r>
          </w:p>
          <w:p w:rsidR="00616A8F" w:rsidRDefault="00616A8F" w:rsidP="00EE094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2) земельный участок вид разрешенного использования ЛПХ; </w:t>
            </w:r>
          </w:p>
          <w:p w:rsidR="00616A8F" w:rsidRPr="008D40FD" w:rsidRDefault="00616A8F" w:rsidP="0081597A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3) жилой дом</w:t>
            </w:r>
          </w:p>
        </w:tc>
        <w:tc>
          <w:tcPr>
            <w:tcW w:w="1276" w:type="dxa"/>
          </w:tcPr>
          <w:p w:rsidR="00616A8F" w:rsidRDefault="00616A8F" w:rsidP="0081754C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1200</w:t>
            </w:r>
          </w:p>
          <w:p w:rsidR="00616A8F" w:rsidRDefault="00616A8F" w:rsidP="0081754C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  <w:p w:rsidR="00616A8F" w:rsidRDefault="00616A8F" w:rsidP="0081754C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  <w:p w:rsidR="00616A8F" w:rsidRDefault="00616A8F" w:rsidP="00F95119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  <w:p w:rsidR="00616A8F" w:rsidRDefault="00616A8F" w:rsidP="00F95119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1300</w:t>
            </w:r>
          </w:p>
          <w:p w:rsidR="00616A8F" w:rsidRDefault="00616A8F" w:rsidP="0081754C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  <w:p w:rsidR="00616A8F" w:rsidRDefault="00616A8F" w:rsidP="0081754C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  <w:p w:rsidR="00616A8F" w:rsidRPr="008D40FD" w:rsidRDefault="00616A8F" w:rsidP="0081754C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82,5</w:t>
            </w:r>
          </w:p>
        </w:tc>
        <w:tc>
          <w:tcPr>
            <w:tcW w:w="1559" w:type="dxa"/>
          </w:tcPr>
          <w:p w:rsidR="00616A8F" w:rsidRDefault="00616A8F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616A8F" w:rsidRDefault="00616A8F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  <w:p w:rsidR="00616A8F" w:rsidRDefault="00616A8F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  <w:p w:rsidR="00616A8F" w:rsidRDefault="00616A8F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  <w:p w:rsidR="00616A8F" w:rsidRDefault="00616A8F" w:rsidP="00EE094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616A8F" w:rsidRDefault="00616A8F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  <w:p w:rsidR="00616A8F" w:rsidRDefault="00616A8F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  <w:p w:rsidR="00616A8F" w:rsidRPr="008D40FD" w:rsidRDefault="00616A8F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3" w:type="dxa"/>
          </w:tcPr>
          <w:p w:rsidR="00616A8F" w:rsidRPr="008D40FD" w:rsidRDefault="00616A8F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имею</w:t>
            </w:r>
          </w:p>
        </w:tc>
        <w:tc>
          <w:tcPr>
            <w:tcW w:w="1989" w:type="dxa"/>
          </w:tcPr>
          <w:p w:rsidR="00616A8F" w:rsidRPr="008D40FD" w:rsidRDefault="00616A8F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имею</w:t>
            </w:r>
          </w:p>
        </w:tc>
        <w:tc>
          <w:tcPr>
            <w:tcW w:w="1134" w:type="dxa"/>
          </w:tcPr>
          <w:p w:rsidR="00616A8F" w:rsidRPr="008D40FD" w:rsidRDefault="00616A8F" w:rsidP="00076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имею</w:t>
            </w:r>
          </w:p>
        </w:tc>
        <w:tc>
          <w:tcPr>
            <w:tcW w:w="1592" w:type="dxa"/>
          </w:tcPr>
          <w:p w:rsidR="00616A8F" w:rsidRDefault="00616A8F" w:rsidP="002B3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имею</w:t>
            </w:r>
          </w:p>
          <w:p w:rsidR="00616A8F" w:rsidRPr="00076403" w:rsidRDefault="00616A8F" w:rsidP="00076403">
            <w:pPr>
              <w:rPr>
                <w:rFonts w:ascii="Times New Roman" w:hAnsi="Times New Roman" w:cs="Times New Roman"/>
              </w:rPr>
            </w:pPr>
          </w:p>
        </w:tc>
      </w:tr>
      <w:tr w:rsidR="00616A8F" w:rsidRPr="008D40FD">
        <w:tc>
          <w:tcPr>
            <w:tcW w:w="2308" w:type="dxa"/>
          </w:tcPr>
          <w:p w:rsidR="00616A8F" w:rsidRDefault="00616A8F" w:rsidP="00B90E6B">
            <w:pPr>
              <w:widowControl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 (супруга)</w:t>
            </w:r>
          </w:p>
          <w:p w:rsidR="00616A8F" w:rsidRPr="008D40FD" w:rsidRDefault="00616A8F" w:rsidP="00B90E6B">
            <w:pPr>
              <w:widowControl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16A8F" w:rsidRPr="00A97B86" w:rsidRDefault="00616A8F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A97B86">
              <w:rPr>
                <w:rFonts w:ascii="Times New Roman" w:hAnsi="Times New Roman" w:cs="Times New Roman"/>
              </w:rPr>
              <w:t>906986</w:t>
            </w:r>
          </w:p>
        </w:tc>
        <w:tc>
          <w:tcPr>
            <w:tcW w:w="1701" w:type="dxa"/>
          </w:tcPr>
          <w:p w:rsidR="00616A8F" w:rsidRDefault="00616A8F" w:rsidP="00F621E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 квартира,1/ 5 доля</w:t>
            </w:r>
          </w:p>
          <w:p w:rsidR="00616A8F" w:rsidRPr="008D40FD" w:rsidRDefault="00616A8F" w:rsidP="00EE094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616A8F" w:rsidRDefault="00616A8F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74,6</w:t>
            </w:r>
          </w:p>
          <w:p w:rsidR="00616A8F" w:rsidRDefault="00616A8F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  <w:p w:rsidR="00616A8F" w:rsidRPr="008D40FD" w:rsidRDefault="00616A8F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616A8F" w:rsidRDefault="00616A8F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616A8F" w:rsidRDefault="00616A8F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  <w:p w:rsidR="00616A8F" w:rsidRPr="008D40FD" w:rsidRDefault="00616A8F" w:rsidP="00EE094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413" w:type="dxa"/>
          </w:tcPr>
          <w:p w:rsidR="00616A8F" w:rsidRDefault="00616A8F" w:rsidP="00627809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</w:t>
            </w:r>
            <w:r w:rsidRPr="00EE094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легковой </w:t>
            </w:r>
          </w:p>
          <w:p w:rsidR="00616A8F" w:rsidRPr="00EE0944" w:rsidRDefault="00616A8F" w:rsidP="0094098D">
            <w:pPr>
              <w:widowControl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</w:rPr>
            </w:pPr>
            <w:r w:rsidRPr="00EE0944">
              <w:rPr>
                <w:rFonts w:ascii="Times New Roman" w:hAnsi="Times New Roman" w:cs="Times New Roman"/>
              </w:rPr>
              <w:t xml:space="preserve">1) РЕНО </w:t>
            </w:r>
            <w:r>
              <w:rPr>
                <w:rFonts w:ascii="Times New Roman" w:hAnsi="Times New Roman" w:cs="Times New Roman"/>
                <w:lang w:val="en-US"/>
              </w:rPr>
              <w:t>LOGAN</w:t>
            </w:r>
            <w:r w:rsidRPr="0094098D">
              <w:rPr>
                <w:rFonts w:ascii="Times New Roman" w:hAnsi="Times New Roman" w:cs="Times New Roman"/>
              </w:rPr>
              <w:t xml:space="preserve"> </w:t>
            </w:r>
            <w:r w:rsidRPr="00EE0944">
              <w:rPr>
                <w:rFonts w:ascii="Times New Roman" w:hAnsi="Times New Roman" w:cs="Times New Roman"/>
                <w:lang w:val="en-US"/>
              </w:rPr>
              <w:t>SR</w:t>
            </w:r>
            <w:r w:rsidRPr="00EE0944">
              <w:rPr>
                <w:rFonts w:ascii="Times New Roman" w:hAnsi="Times New Roman" w:cs="Times New Roman"/>
              </w:rPr>
              <w:t>,</w:t>
            </w:r>
          </w:p>
          <w:p w:rsidR="00616A8F" w:rsidRPr="00EE0944" w:rsidRDefault="00616A8F" w:rsidP="00EE0944">
            <w:pPr>
              <w:widowControl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</w:rPr>
            </w:pPr>
            <w:r w:rsidRPr="00EE0944">
              <w:rPr>
                <w:rFonts w:ascii="Times New Roman" w:hAnsi="Times New Roman" w:cs="Times New Roman"/>
              </w:rPr>
              <w:t xml:space="preserve">2) Лада 219010 </w:t>
            </w:r>
            <w:r w:rsidRPr="00EE0944">
              <w:rPr>
                <w:rFonts w:ascii="Times New Roman" w:hAnsi="Times New Roman" w:cs="Times New Roman"/>
                <w:lang w:val="en-US"/>
              </w:rPr>
              <w:t>GRANTA</w:t>
            </w:r>
            <w:r w:rsidRPr="00EE0944">
              <w:rPr>
                <w:rFonts w:ascii="Times New Roman" w:hAnsi="Times New Roman" w:cs="Times New Roman"/>
              </w:rPr>
              <w:t>-седан</w:t>
            </w:r>
          </w:p>
          <w:p w:rsidR="00616A8F" w:rsidRPr="00EE0944" w:rsidRDefault="00616A8F" w:rsidP="00627809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989" w:type="dxa"/>
          </w:tcPr>
          <w:p w:rsidR="00616A8F" w:rsidRDefault="00616A8F" w:rsidP="00627809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 жилой дом</w:t>
            </w:r>
          </w:p>
          <w:p w:rsidR="00616A8F" w:rsidRDefault="00616A8F" w:rsidP="00311F19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  <w:p w:rsidR="00616A8F" w:rsidRPr="00F7763E" w:rsidRDefault="00616A8F" w:rsidP="00E71DBA">
            <w:pPr>
              <w:jc w:val="center"/>
              <w:rPr>
                <w:rFonts w:ascii="Times New Roman" w:hAnsi="Times New Roman" w:cs="Times New Roman"/>
              </w:rPr>
            </w:pPr>
            <w:r w:rsidRPr="00F7763E">
              <w:rPr>
                <w:rFonts w:ascii="Times New Roman" w:hAnsi="Times New Roman" w:cs="Times New Roman"/>
              </w:rPr>
              <w:t xml:space="preserve">2) </w:t>
            </w:r>
            <w:r>
              <w:rPr>
                <w:rFonts w:ascii="Times New Roman" w:hAnsi="Times New Roman" w:cs="Times New Roman"/>
              </w:rPr>
              <w:t>земельный участок вид разрешенного использования ЛПХ</w:t>
            </w:r>
          </w:p>
          <w:p w:rsidR="00616A8F" w:rsidRPr="008D40FD" w:rsidRDefault="00616A8F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16A8F" w:rsidRDefault="00616A8F" w:rsidP="00311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82,5</w:t>
            </w:r>
          </w:p>
          <w:p w:rsidR="00616A8F" w:rsidRDefault="00616A8F" w:rsidP="00311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  <w:p w:rsidR="00616A8F" w:rsidRDefault="00616A8F" w:rsidP="006278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</w:t>
            </w:r>
          </w:p>
          <w:p w:rsidR="00616A8F" w:rsidRDefault="00616A8F" w:rsidP="00311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</w:rPr>
            </w:pPr>
          </w:p>
          <w:p w:rsidR="00616A8F" w:rsidRDefault="00616A8F" w:rsidP="00A237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1300</w:t>
            </w:r>
          </w:p>
          <w:p w:rsidR="00616A8F" w:rsidRPr="008D40FD" w:rsidRDefault="00616A8F" w:rsidP="006278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592" w:type="dxa"/>
          </w:tcPr>
          <w:p w:rsidR="00616A8F" w:rsidRDefault="00616A8F" w:rsidP="00311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616A8F" w:rsidRDefault="00616A8F" w:rsidP="00311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  <w:p w:rsidR="00616A8F" w:rsidRDefault="00616A8F" w:rsidP="00311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</w:rPr>
            </w:pPr>
          </w:p>
          <w:p w:rsidR="00616A8F" w:rsidRDefault="00616A8F" w:rsidP="00311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</w:t>
            </w:r>
          </w:p>
          <w:p w:rsidR="00616A8F" w:rsidRDefault="00616A8F" w:rsidP="009423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616A8F" w:rsidRDefault="00616A8F" w:rsidP="00311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  <w:p w:rsidR="00616A8F" w:rsidRDefault="00616A8F" w:rsidP="00311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</w:t>
            </w:r>
          </w:p>
          <w:p w:rsidR="00616A8F" w:rsidRDefault="00616A8F" w:rsidP="00311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</w:t>
            </w:r>
          </w:p>
          <w:p w:rsidR="00616A8F" w:rsidRPr="008D40FD" w:rsidRDefault="00616A8F" w:rsidP="00B90E6B">
            <w:pPr>
              <w:widowControl w:val="0"/>
              <w:autoSpaceDE w:val="0"/>
              <w:autoSpaceDN w:val="0"/>
              <w:adjustRightInd w:val="0"/>
              <w:spacing w:line="360" w:lineRule="atLeast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</w:tr>
      <w:tr w:rsidR="00616A8F" w:rsidRPr="008D40FD">
        <w:tc>
          <w:tcPr>
            <w:tcW w:w="2308" w:type="dxa"/>
          </w:tcPr>
          <w:p w:rsidR="00616A8F" w:rsidRPr="008D40FD" w:rsidRDefault="00616A8F" w:rsidP="00337573">
            <w:pPr>
              <w:widowControl w:val="0"/>
              <w:autoSpaceDE w:val="0"/>
              <w:autoSpaceDN w:val="0"/>
              <w:adjustRightInd w:val="0"/>
              <w:ind w:right="-323"/>
              <w:jc w:val="both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Несовершеннолетняя дочь </w:t>
            </w:r>
          </w:p>
        </w:tc>
        <w:tc>
          <w:tcPr>
            <w:tcW w:w="1417" w:type="dxa"/>
          </w:tcPr>
          <w:p w:rsidR="00616A8F" w:rsidRPr="008D40FD" w:rsidRDefault="00616A8F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</w:tcPr>
          <w:p w:rsidR="00616A8F" w:rsidRPr="008D40FD" w:rsidRDefault="00616A8F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276" w:type="dxa"/>
          </w:tcPr>
          <w:p w:rsidR="00616A8F" w:rsidRPr="008D40FD" w:rsidRDefault="00616A8F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59" w:type="dxa"/>
          </w:tcPr>
          <w:p w:rsidR="00616A8F" w:rsidRPr="008D40FD" w:rsidRDefault="00616A8F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413" w:type="dxa"/>
          </w:tcPr>
          <w:p w:rsidR="00616A8F" w:rsidRPr="008D40FD" w:rsidRDefault="00616A8F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989" w:type="dxa"/>
          </w:tcPr>
          <w:p w:rsidR="00616A8F" w:rsidRDefault="00616A8F" w:rsidP="00E71DBA">
            <w:pPr>
              <w:widowControl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1)жилой дом</w:t>
            </w:r>
          </w:p>
          <w:p w:rsidR="00616A8F" w:rsidRPr="00F7763E" w:rsidRDefault="00616A8F" w:rsidP="00E71DBA">
            <w:pPr>
              <w:rPr>
                <w:rFonts w:ascii="Times New Roman" w:hAnsi="Times New Roman" w:cs="Times New Roman"/>
              </w:rPr>
            </w:pPr>
            <w:r w:rsidRPr="00F7763E">
              <w:rPr>
                <w:rFonts w:ascii="Times New Roman" w:hAnsi="Times New Roman" w:cs="Times New Roman"/>
              </w:rPr>
              <w:t xml:space="preserve">2) </w:t>
            </w:r>
            <w:r>
              <w:rPr>
                <w:rFonts w:ascii="Times New Roman" w:hAnsi="Times New Roman" w:cs="Times New Roman"/>
              </w:rPr>
              <w:t>земельный участок вид разрешенного использования ЛПХ</w:t>
            </w:r>
          </w:p>
          <w:p w:rsidR="00616A8F" w:rsidRDefault="00616A8F" w:rsidP="00E71DBA">
            <w:pPr>
              <w:widowControl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</w:rPr>
            </w:pPr>
          </w:p>
          <w:p w:rsidR="00616A8F" w:rsidRDefault="00616A8F" w:rsidP="00496807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  <w:p w:rsidR="00616A8F" w:rsidRPr="008D40FD" w:rsidRDefault="00616A8F" w:rsidP="00496807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16A8F" w:rsidRDefault="00616A8F" w:rsidP="00496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82,5</w:t>
            </w:r>
          </w:p>
          <w:p w:rsidR="00616A8F" w:rsidRDefault="00616A8F" w:rsidP="00496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  <w:p w:rsidR="00616A8F" w:rsidRDefault="00616A8F" w:rsidP="00496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1300</w:t>
            </w:r>
          </w:p>
          <w:p w:rsidR="00616A8F" w:rsidRDefault="00616A8F" w:rsidP="00496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</w:rPr>
            </w:pPr>
          </w:p>
          <w:p w:rsidR="00616A8F" w:rsidRDefault="00616A8F" w:rsidP="00496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</w:rPr>
            </w:pPr>
          </w:p>
          <w:p w:rsidR="00616A8F" w:rsidRPr="008D40FD" w:rsidRDefault="00616A8F" w:rsidP="00496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592" w:type="dxa"/>
          </w:tcPr>
          <w:p w:rsidR="00616A8F" w:rsidRDefault="00616A8F" w:rsidP="00496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616A8F" w:rsidRDefault="00616A8F" w:rsidP="00496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  <w:p w:rsidR="00616A8F" w:rsidRDefault="00616A8F" w:rsidP="00E71D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616A8F" w:rsidRDefault="00616A8F" w:rsidP="00496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</w:rPr>
            </w:pPr>
          </w:p>
          <w:p w:rsidR="00616A8F" w:rsidRDefault="00616A8F" w:rsidP="00496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</w:t>
            </w:r>
          </w:p>
          <w:p w:rsidR="00616A8F" w:rsidRDefault="00616A8F" w:rsidP="00496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  <w:p w:rsidR="00616A8F" w:rsidRDefault="00616A8F" w:rsidP="00496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</w:t>
            </w:r>
          </w:p>
          <w:p w:rsidR="00616A8F" w:rsidRDefault="00616A8F" w:rsidP="00496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</w:t>
            </w:r>
          </w:p>
          <w:p w:rsidR="00616A8F" w:rsidRPr="008D40FD" w:rsidRDefault="00616A8F" w:rsidP="00496807">
            <w:pPr>
              <w:widowControl w:val="0"/>
              <w:autoSpaceDE w:val="0"/>
              <w:autoSpaceDN w:val="0"/>
              <w:adjustRightInd w:val="0"/>
              <w:spacing w:line="360" w:lineRule="atLeast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</w:tr>
    </w:tbl>
    <w:p w:rsidR="00616A8F" w:rsidRPr="007D1931" w:rsidRDefault="00616A8F" w:rsidP="007D1931">
      <w:pPr>
        <w:jc w:val="both"/>
        <w:rPr>
          <w:rFonts w:ascii="Times New Roman" w:hAnsi="Times New Roman" w:cs="Times New Roman"/>
        </w:rPr>
      </w:pPr>
      <w:r w:rsidRPr="007D1931">
        <w:rPr>
          <w:rFonts w:ascii="Times New Roman" w:hAnsi="Times New Roman" w:cs="Times New Roman"/>
        </w:rPr>
        <w:t>Достоверность и полноту настоящих сведений  подтверждаю.         Даю согласие на опубликование в сети Интернет указанных сведений.</w:t>
      </w:r>
    </w:p>
    <w:p w:rsidR="00616A8F" w:rsidRDefault="00616A8F" w:rsidP="007D1931">
      <w:pPr>
        <w:jc w:val="both"/>
        <w:rPr>
          <w:rFonts w:ascii="Times New Roman" w:hAnsi="Times New Roman" w:cs="Times New Roman"/>
        </w:rPr>
      </w:pPr>
      <w:r w:rsidRPr="007D1931">
        <w:rPr>
          <w:rFonts w:ascii="Times New Roman" w:hAnsi="Times New Roman" w:cs="Times New Roman"/>
        </w:rPr>
        <w:t xml:space="preserve">                                                                                                               </w:t>
      </w:r>
      <w:r>
        <w:rPr>
          <w:rFonts w:ascii="Times New Roman" w:hAnsi="Times New Roman" w:cs="Times New Roman"/>
        </w:rPr>
        <w:t>Кошкина Т.А.26.04.2016</w:t>
      </w:r>
    </w:p>
    <w:p w:rsidR="00616A8F" w:rsidRPr="007D1931" w:rsidRDefault="00616A8F" w:rsidP="007D1931">
      <w:pPr>
        <w:jc w:val="both"/>
        <w:rPr>
          <w:rFonts w:ascii="Times New Roman" w:hAnsi="Times New Roman" w:cs="Times New Roman"/>
          <w:sz w:val="20"/>
          <w:szCs w:val="20"/>
        </w:rPr>
      </w:pPr>
      <w:r w:rsidRPr="007D1931">
        <w:rPr>
          <w:rFonts w:ascii="Times New Roman" w:hAnsi="Times New Roman" w:cs="Times New Roman"/>
          <w:sz w:val="20"/>
          <w:szCs w:val="20"/>
        </w:rPr>
        <w:t>* Указывается полное наименование должности (с указанием категории, группы, структурного подразделения).</w:t>
      </w:r>
    </w:p>
    <w:p w:rsidR="00616A8F" w:rsidRPr="007D1931" w:rsidRDefault="00616A8F" w:rsidP="007D1931">
      <w:pPr>
        <w:jc w:val="both"/>
        <w:rPr>
          <w:rFonts w:ascii="Times New Roman" w:hAnsi="Times New Roman" w:cs="Times New Roman"/>
          <w:sz w:val="20"/>
          <w:szCs w:val="20"/>
        </w:rPr>
      </w:pPr>
      <w:r w:rsidRPr="007D1931">
        <w:rPr>
          <w:rFonts w:ascii="Times New Roman" w:hAnsi="Times New Roman" w:cs="Times New Roman"/>
          <w:sz w:val="20"/>
          <w:szCs w:val="20"/>
        </w:rPr>
        <w:t>** Указывается только фамилия, имя, отчество муниципального служащего. Фамилия, имя, отчество супруга (супруги)  и несовершеннолетних детей не указываются.</w:t>
      </w:r>
    </w:p>
    <w:p w:rsidR="00616A8F" w:rsidRPr="007D1931" w:rsidRDefault="00616A8F" w:rsidP="007D1931">
      <w:pPr>
        <w:jc w:val="both"/>
        <w:rPr>
          <w:rFonts w:ascii="Times New Roman" w:hAnsi="Times New Roman" w:cs="Times New Roman"/>
          <w:sz w:val="20"/>
          <w:szCs w:val="20"/>
        </w:rPr>
      </w:pPr>
      <w:r w:rsidRPr="007D1931">
        <w:rPr>
          <w:rFonts w:ascii="Times New Roman" w:hAnsi="Times New Roman" w:cs="Times New Roman"/>
          <w:sz w:val="20"/>
          <w:szCs w:val="20"/>
        </w:rPr>
        <w:t>*** Указывается, например, жилой дом, земельный участок, квартира.</w:t>
      </w:r>
    </w:p>
    <w:p w:rsidR="00616A8F" w:rsidRPr="007D1931" w:rsidRDefault="00616A8F" w:rsidP="007D1931">
      <w:pPr>
        <w:jc w:val="both"/>
        <w:rPr>
          <w:rFonts w:ascii="Times New Roman" w:hAnsi="Times New Roman" w:cs="Times New Roman"/>
          <w:sz w:val="20"/>
          <w:szCs w:val="20"/>
        </w:rPr>
      </w:pPr>
      <w:r w:rsidRPr="007D1931">
        <w:rPr>
          <w:rFonts w:ascii="Times New Roman" w:hAnsi="Times New Roman" w:cs="Times New Roman"/>
          <w:sz w:val="20"/>
          <w:szCs w:val="20"/>
        </w:rPr>
        <w:t>****Указывается: Россия или иная страна (государство)</w:t>
      </w:r>
    </w:p>
    <w:p w:rsidR="00616A8F" w:rsidRPr="007D1931" w:rsidRDefault="00616A8F" w:rsidP="007D1931">
      <w:pPr>
        <w:jc w:val="both"/>
        <w:rPr>
          <w:rFonts w:ascii="Times New Roman" w:hAnsi="Times New Roman" w:cs="Times New Roman"/>
          <w:sz w:val="20"/>
          <w:szCs w:val="20"/>
        </w:rPr>
        <w:sectPr w:rsidR="00616A8F" w:rsidRPr="007D1931" w:rsidSect="0094098D">
          <w:pgSz w:w="16838" w:h="11906" w:orient="landscape"/>
          <w:pgMar w:top="539" w:right="720" w:bottom="142" w:left="567" w:header="720" w:footer="720" w:gutter="0"/>
          <w:cols w:space="708"/>
          <w:docGrid w:linePitch="360"/>
        </w:sect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496"/>
      </w:tblGrid>
      <w:tr w:rsidR="00616A8F" w:rsidRPr="008D40FD">
        <w:tc>
          <w:tcPr>
            <w:tcW w:w="4496" w:type="dxa"/>
            <w:tcBorders>
              <w:top w:val="nil"/>
              <w:left w:val="nil"/>
              <w:bottom w:val="nil"/>
              <w:right w:val="nil"/>
            </w:tcBorders>
          </w:tcPr>
          <w:p w:rsidR="00616A8F" w:rsidRPr="007D1931" w:rsidRDefault="00616A8F" w:rsidP="00B90E6B">
            <w:pPr>
              <w:pStyle w:val="ListParagraph"/>
              <w:ind w:left="34"/>
              <w:jc w:val="both"/>
            </w:pPr>
          </w:p>
        </w:tc>
      </w:tr>
    </w:tbl>
    <w:p w:rsidR="00616A8F" w:rsidRPr="007D1931" w:rsidRDefault="00616A8F" w:rsidP="007D193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16A8F" w:rsidRPr="007D1931" w:rsidRDefault="00616A8F" w:rsidP="007D193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D1931">
        <w:rPr>
          <w:rFonts w:ascii="Times New Roman" w:hAnsi="Times New Roman" w:cs="Times New Roman"/>
          <w:b/>
          <w:bCs/>
          <w:sz w:val="28"/>
          <w:szCs w:val="28"/>
        </w:rPr>
        <w:t>Сведения о расходах</w:t>
      </w:r>
    </w:p>
    <w:p w:rsidR="00616A8F" w:rsidRPr="007D1931" w:rsidRDefault="00616A8F" w:rsidP="007D193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D1931">
        <w:rPr>
          <w:rFonts w:ascii="Times New Roman" w:hAnsi="Times New Roman" w:cs="Times New Roman"/>
          <w:b/>
          <w:bCs/>
          <w:sz w:val="28"/>
          <w:szCs w:val="28"/>
        </w:rPr>
        <w:t>муниципального служащего, его супруги (супруга)</w:t>
      </w:r>
    </w:p>
    <w:p w:rsidR="00616A8F" w:rsidRPr="007D1931" w:rsidRDefault="00616A8F" w:rsidP="007D193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D1931">
        <w:rPr>
          <w:rFonts w:ascii="Times New Roman" w:hAnsi="Times New Roman" w:cs="Times New Roman"/>
          <w:b/>
          <w:bCs/>
          <w:sz w:val="28"/>
          <w:szCs w:val="28"/>
        </w:rPr>
        <w:t xml:space="preserve"> и несовершеннолетних детей</w:t>
      </w:r>
    </w:p>
    <w:p w:rsidR="00616A8F" w:rsidRPr="007D1931" w:rsidRDefault="00616A8F" w:rsidP="007D1931">
      <w:pPr>
        <w:jc w:val="center"/>
        <w:rPr>
          <w:rFonts w:ascii="Times New Roman" w:hAnsi="Times New Roman" w:cs="Times New Roman"/>
          <w:b/>
          <w:bCs/>
          <w:sz w:val="16"/>
          <w:szCs w:val="16"/>
        </w:rPr>
      </w:pPr>
    </w:p>
    <w:p w:rsidR="00616A8F" w:rsidRPr="007D1931" w:rsidRDefault="00616A8F" w:rsidP="007D1931">
      <w:pPr>
        <w:jc w:val="center"/>
        <w:rPr>
          <w:rFonts w:ascii="Times New Roman" w:hAnsi="Times New Roman" w:cs="Times New Roman"/>
          <w:b/>
          <w:bCs/>
          <w:sz w:val="16"/>
          <w:szCs w:val="16"/>
        </w:rPr>
      </w:pPr>
    </w:p>
    <w:p w:rsidR="00616A8F" w:rsidRPr="007D1931" w:rsidRDefault="00616A8F" w:rsidP="007D1931">
      <w:pPr>
        <w:jc w:val="both"/>
        <w:rPr>
          <w:rFonts w:ascii="Times New Roman" w:hAnsi="Times New Roman" w:cs="Times New Roman"/>
        </w:rPr>
      </w:pPr>
      <w:r w:rsidRPr="007D1931">
        <w:rPr>
          <w:rFonts w:ascii="Times New Roman" w:hAnsi="Times New Roman" w:cs="Times New Roman"/>
        </w:rPr>
        <w:t>Я, _____________________________________________________________________________</w:t>
      </w:r>
    </w:p>
    <w:p w:rsidR="00616A8F" w:rsidRPr="007D1931" w:rsidRDefault="00616A8F" w:rsidP="007D1931">
      <w:pPr>
        <w:jc w:val="center"/>
        <w:rPr>
          <w:rFonts w:ascii="Times New Roman" w:hAnsi="Times New Roman" w:cs="Times New Roman"/>
        </w:rPr>
      </w:pPr>
      <w:r w:rsidRPr="007D1931">
        <w:rPr>
          <w:rFonts w:ascii="Times New Roman" w:hAnsi="Times New Roman" w:cs="Times New Roman"/>
        </w:rPr>
        <w:t>( фамилия, имя отчество, дата рождения)</w:t>
      </w:r>
    </w:p>
    <w:p w:rsidR="00616A8F" w:rsidRPr="007D1931" w:rsidRDefault="00616A8F" w:rsidP="007D1931">
      <w:pPr>
        <w:jc w:val="center"/>
        <w:rPr>
          <w:rFonts w:ascii="Times New Roman" w:hAnsi="Times New Roman" w:cs="Times New Roman"/>
        </w:rPr>
      </w:pPr>
      <w:r w:rsidRPr="007D1931">
        <w:rPr>
          <w:rFonts w:ascii="Times New Roman" w:hAnsi="Times New Roman" w:cs="Times New Roman"/>
        </w:rPr>
        <w:t>_____________________________________________________________________________________</w:t>
      </w:r>
    </w:p>
    <w:p w:rsidR="00616A8F" w:rsidRPr="007D1931" w:rsidRDefault="00616A8F" w:rsidP="007D1931">
      <w:pPr>
        <w:jc w:val="center"/>
        <w:rPr>
          <w:rFonts w:ascii="Times New Roman" w:hAnsi="Times New Roman" w:cs="Times New Roman"/>
        </w:rPr>
      </w:pPr>
      <w:r w:rsidRPr="007D1931">
        <w:rPr>
          <w:rFonts w:ascii="Times New Roman" w:hAnsi="Times New Roman" w:cs="Times New Roman"/>
        </w:rPr>
        <w:t>( полное наименование замещаемой должности)</w:t>
      </w:r>
    </w:p>
    <w:p w:rsidR="00616A8F" w:rsidRPr="007D1931" w:rsidRDefault="00616A8F" w:rsidP="007D1931">
      <w:pPr>
        <w:jc w:val="center"/>
        <w:rPr>
          <w:rFonts w:ascii="Times New Roman" w:hAnsi="Times New Roman" w:cs="Times New Roman"/>
        </w:rPr>
      </w:pPr>
    </w:p>
    <w:p w:rsidR="00616A8F" w:rsidRPr="007D1931" w:rsidRDefault="00616A8F" w:rsidP="007D193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D1931">
        <w:rPr>
          <w:rFonts w:ascii="Times New Roman" w:hAnsi="Times New Roman" w:cs="Times New Roman"/>
          <w:sz w:val="28"/>
          <w:szCs w:val="28"/>
        </w:rPr>
        <w:t xml:space="preserve">Сообщаю сведения о расходах, произведенных в отчетном периоде  </w:t>
      </w:r>
      <w:r>
        <w:rPr>
          <w:rFonts w:ascii="Times New Roman" w:hAnsi="Times New Roman" w:cs="Times New Roman"/>
          <w:sz w:val="28"/>
          <w:szCs w:val="28"/>
        </w:rPr>
        <w:t xml:space="preserve">                 с                   по                                  </w:t>
      </w:r>
      <w:r w:rsidRPr="007D1931">
        <w:rPr>
          <w:rFonts w:ascii="Times New Roman" w:hAnsi="Times New Roman" w:cs="Times New Roman"/>
          <w:sz w:val="28"/>
          <w:szCs w:val="28"/>
        </w:rPr>
        <w:t xml:space="preserve"> года по приобретению:</w:t>
      </w:r>
    </w:p>
    <w:p w:rsidR="00616A8F" w:rsidRPr="007D1931" w:rsidRDefault="00616A8F" w:rsidP="007D193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16A8F" w:rsidRPr="007D1931" w:rsidRDefault="00616A8F" w:rsidP="007D1931">
      <w:pPr>
        <w:jc w:val="both"/>
        <w:rPr>
          <w:rFonts w:ascii="Times New Roman" w:hAnsi="Times New Roman" w:cs="Times New Roman"/>
          <w:sz w:val="28"/>
          <w:szCs w:val="28"/>
        </w:rPr>
      </w:pPr>
      <w:r w:rsidRPr="007D1931">
        <w:rPr>
          <w:rFonts w:ascii="Times New Roman" w:hAnsi="Times New Roman" w:cs="Times New Roman"/>
          <w:sz w:val="28"/>
          <w:szCs w:val="28"/>
        </w:rPr>
        <w:t>1._________________________________________________________________</w:t>
      </w:r>
    </w:p>
    <w:p w:rsidR="00616A8F" w:rsidRPr="007D1931" w:rsidRDefault="00616A8F" w:rsidP="007D1931">
      <w:pPr>
        <w:jc w:val="center"/>
        <w:rPr>
          <w:rFonts w:ascii="Times New Roman" w:hAnsi="Times New Roman" w:cs="Times New Roman"/>
        </w:rPr>
      </w:pPr>
      <w:r w:rsidRPr="007D1931">
        <w:rPr>
          <w:rFonts w:ascii="Times New Roman" w:hAnsi="Times New Roman" w:cs="Times New Roman"/>
        </w:rPr>
        <w:t>(земельного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организаций)</w:t>
      </w:r>
    </w:p>
    <w:p w:rsidR="00616A8F" w:rsidRPr="007D1931" w:rsidRDefault="00616A8F" w:rsidP="007D1931">
      <w:pPr>
        <w:jc w:val="center"/>
        <w:rPr>
          <w:rFonts w:ascii="Times New Roman" w:hAnsi="Times New Roman" w:cs="Times New Roman"/>
        </w:rPr>
      </w:pPr>
    </w:p>
    <w:p w:rsidR="00616A8F" w:rsidRPr="007D1931" w:rsidRDefault="00616A8F" w:rsidP="007D1931">
      <w:pPr>
        <w:jc w:val="center"/>
        <w:rPr>
          <w:rFonts w:ascii="Times New Roman" w:hAnsi="Times New Roman" w:cs="Times New Roman"/>
        </w:rPr>
      </w:pPr>
      <w:r w:rsidRPr="007D1931">
        <w:rPr>
          <w:rFonts w:ascii="Times New Roman" w:hAnsi="Times New Roman" w:cs="Times New Roman"/>
        </w:rPr>
        <w:t>____________________________________________________________________________________</w:t>
      </w:r>
    </w:p>
    <w:p w:rsidR="00616A8F" w:rsidRPr="007D1931" w:rsidRDefault="00616A8F" w:rsidP="007D1931">
      <w:pPr>
        <w:jc w:val="center"/>
        <w:rPr>
          <w:rFonts w:ascii="Times New Roman" w:hAnsi="Times New Roman" w:cs="Times New Roman"/>
        </w:rPr>
      </w:pPr>
      <w:r w:rsidRPr="007D1931">
        <w:rPr>
          <w:rFonts w:ascii="Times New Roman" w:hAnsi="Times New Roman" w:cs="Times New Roman"/>
        </w:rPr>
        <w:t>(сумма сделки цифрами и прописью)</w:t>
      </w:r>
    </w:p>
    <w:p w:rsidR="00616A8F" w:rsidRPr="007D1931" w:rsidRDefault="00616A8F" w:rsidP="007D1931">
      <w:pPr>
        <w:jc w:val="both"/>
        <w:rPr>
          <w:rFonts w:ascii="Times New Roman" w:hAnsi="Times New Roman" w:cs="Times New Roman"/>
          <w:sz w:val="28"/>
          <w:szCs w:val="28"/>
        </w:rPr>
      </w:pPr>
      <w:r w:rsidRPr="007D1931">
        <w:rPr>
          <w:rFonts w:ascii="Times New Roman" w:hAnsi="Times New Roman" w:cs="Times New Roman"/>
          <w:sz w:val="28"/>
          <w:szCs w:val="28"/>
        </w:rPr>
        <w:t>2._________________________________________________________________</w:t>
      </w:r>
    </w:p>
    <w:p w:rsidR="00616A8F" w:rsidRPr="007D1931" w:rsidRDefault="00616A8F" w:rsidP="007D1931">
      <w:pPr>
        <w:jc w:val="center"/>
        <w:rPr>
          <w:rFonts w:ascii="Times New Roman" w:hAnsi="Times New Roman" w:cs="Times New Roman"/>
        </w:rPr>
      </w:pPr>
      <w:r w:rsidRPr="007D1931">
        <w:rPr>
          <w:rFonts w:ascii="Times New Roman" w:hAnsi="Times New Roman" w:cs="Times New Roman"/>
        </w:rPr>
        <w:t>(земельного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организаций)</w:t>
      </w:r>
    </w:p>
    <w:p w:rsidR="00616A8F" w:rsidRPr="007D1931" w:rsidRDefault="00616A8F" w:rsidP="007D1931">
      <w:pPr>
        <w:jc w:val="center"/>
        <w:rPr>
          <w:rFonts w:ascii="Times New Roman" w:hAnsi="Times New Roman" w:cs="Times New Roman"/>
        </w:rPr>
      </w:pPr>
    </w:p>
    <w:p w:rsidR="00616A8F" w:rsidRPr="007D1931" w:rsidRDefault="00616A8F" w:rsidP="007D1931">
      <w:pPr>
        <w:jc w:val="center"/>
        <w:rPr>
          <w:rFonts w:ascii="Times New Roman" w:hAnsi="Times New Roman" w:cs="Times New Roman"/>
        </w:rPr>
      </w:pPr>
      <w:r w:rsidRPr="007D1931">
        <w:rPr>
          <w:rFonts w:ascii="Times New Roman" w:hAnsi="Times New Roman" w:cs="Times New Roman"/>
        </w:rPr>
        <w:t>____________________________________________________________________________________</w:t>
      </w:r>
    </w:p>
    <w:p w:rsidR="00616A8F" w:rsidRPr="007D1931" w:rsidRDefault="00616A8F" w:rsidP="007D1931">
      <w:pPr>
        <w:jc w:val="center"/>
        <w:rPr>
          <w:rFonts w:ascii="Times New Roman" w:hAnsi="Times New Roman" w:cs="Times New Roman"/>
        </w:rPr>
      </w:pPr>
      <w:r w:rsidRPr="007D1931">
        <w:rPr>
          <w:rFonts w:ascii="Times New Roman" w:hAnsi="Times New Roman" w:cs="Times New Roman"/>
        </w:rPr>
        <w:t>(сумма сделки цифрами и прописью)</w:t>
      </w:r>
    </w:p>
    <w:p w:rsidR="00616A8F" w:rsidRPr="007D1931" w:rsidRDefault="00616A8F" w:rsidP="007D1931">
      <w:pPr>
        <w:jc w:val="both"/>
        <w:rPr>
          <w:rFonts w:ascii="Times New Roman" w:hAnsi="Times New Roman" w:cs="Times New Roman"/>
          <w:sz w:val="28"/>
          <w:szCs w:val="28"/>
        </w:rPr>
      </w:pPr>
      <w:r w:rsidRPr="007D1931">
        <w:rPr>
          <w:rFonts w:ascii="Times New Roman" w:hAnsi="Times New Roman" w:cs="Times New Roman"/>
          <w:sz w:val="28"/>
          <w:szCs w:val="28"/>
        </w:rPr>
        <w:t>3._________________________________________________________________</w:t>
      </w:r>
    </w:p>
    <w:p w:rsidR="00616A8F" w:rsidRPr="007D1931" w:rsidRDefault="00616A8F" w:rsidP="007D1931">
      <w:pPr>
        <w:jc w:val="center"/>
        <w:rPr>
          <w:rFonts w:ascii="Times New Roman" w:hAnsi="Times New Roman" w:cs="Times New Roman"/>
        </w:rPr>
      </w:pPr>
      <w:r w:rsidRPr="007D1931">
        <w:rPr>
          <w:rFonts w:ascii="Times New Roman" w:hAnsi="Times New Roman" w:cs="Times New Roman"/>
        </w:rPr>
        <w:t>(земельного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организаций)</w:t>
      </w:r>
    </w:p>
    <w:p w:rsidR="00616A8F" w:rsidRPr="007D1931" w:rsidRDefault="00616A8F" w:rsidP="007D1931">
      <w:pPr>
        <w:jc w:val="center"/>
        <w:rPr>
          <w:rFonts w:ascii="Times New Roman" w:hAnsi="Times New Roman" w:cs="Times New Roman"/>
        </w:rPr>
      </w:pPr>
    </w:p>
    <w:p w:rsidR="00616A8F" w:rsidRPr="007D1931" w:rsidRDefault="00616A8F" w:rsidP="007D1931">
      <w:pPr>
        <w:jc w:val="center"/>
        <w:rPr>
          <w:rFonts w:ascii="Times New Roman" w:hAnsi="Times New Roman" w:cs="Times New Roman"/>
        </w:rPr>
      </w:pPr>
      <w:r w:rsidRPr="007D1931">
        <w:rPr>
          <w:rFonts w:ascii="Times New Roman" w:hAnsi="Times New Roman" w:cs="Times New Roman"/>
        </w:rPr>
        <w:t>____________________________________________________________________________________</w:t>
      </w:r>
    </w:p>
    <w:p w:rsidR="00616A8F" w:rsidRPr="007D1931" w:rsidRDefault="00616A8F" w:rsidP="007D1931">
      <w:pPr>
        <w:jc w:val="center"/>
        <w:rPr>
          <w:rFonts w:ascii="Times New Roman" w:hAnsi="Times New Roman" w:cs="Times New Roman"/>
        </w:rPr>
      </w:pPr>
      <w:r w:rsidRPr="007D1931">
        <w:rPr>
          <w:rFonts w:ascii="Times New Roman" w:hAnsi="Times New Roman" w:cs="Times New Roman"/>
        </w:rPr>
        <w:t>(сумма сделки цифрами и прописью)</w:t>
      </w:r>
    </w:p>
    <w:p w:rsidR="00616A8F" w:rsidRPr="007D1931" w:rsidRDefault="00616A8F" w:rsidP="007D1931">
      <w:pPr>
        <w:jc w:val="center"/>
        <w:rPr>
          <w:rFonts w:ascii="Times New Roman" w:hAnsi="Times New Roman" w:cs="Times New Roman"/>
        </w:rPr>
      </w:pPr>
    </w:p>
    <w:p w:rsidR="00616A8F" w:rsidRPr="007D1931" w:rsidRDefault="00616A8F" w:rsidP="007D1931">
      <w:pPr>
        <w:jc w:val="both"/>
        <w:rPr>
          <w:rFonts w:ascii="Times New Roman" w:hAnsi="Times New Roman" w:cs="Times New Roman"/>
          <w:sz w:val="28"/>
          <w:szCs w:val="28"/>
        </w:rPr>
      </w:pPr>
      <w:r w:rsidRPr="007D1931">
        <w:rPr>
          <w:rFonts w:ascii="Times New Roman" w:hAnsi="Times New Roman" w:cs="Times New Roman"/>
          <w:sz w:val="28"/>
          <w:szCs w:val="28"/>
        </w:rPr>
        <w:tab/>
        <w:t>Общий доход муниципального служащего и его супруги (супруга) за три последних года, предшествующих совершению сделки составляет:</w:t>
      </w:r>
    </w:p>
    <w:p w:rsidR="00616A8F" w:rsidRPr="007D1931" w:rsidRDefault="00616A8F" w:rsidP="007D193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16A8F" w:rsidRPr="007D1931" w:rsidRDefault="00616A8F" w:rsidP="007D1931">
      <w:pPr>
        <w:jc w:val="both"/>
        <w:rPr>
          <w:rFonts w:ascii="Times New Roman" w:hAnsi="Times New Roman" w:cs="Times New Roman"/>
          <w:sz w:val="28"/>
          <w:szCs w:val="28"/>
        </w:rPr>
      </w:pPr>
      <w:r w:rsidRPr="007D1931"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</w:p>
    <w:p w:rsidR="00616A8F" w:rsidRPr="007D1931" w:rsidRDefault="00616A8F" w:rsidP="007D1931">
      <w:pPr>
        <w:jc w:val="center"/>
        <w:rPr>
          <w:rFonts w:ascii="Times New Roman" w:hAnsi="Times New Roman" w:cs="Times New Roman"/>
        </w:rPr>
      </w:pPr>
      <w:r w:rsidRPr="007D1931">
        <w:rPr>
          <w:rFonts w:ascii="Times New Roman" w:hAnsi="Times New Roman" w:cs="Times New Roman"/>
        </w:rPr>
        <w:t>(сумма дохода цифрами и прописью)</w:t>
      </w:r>
    </w:p>
    <w:p w:rsidR="00616A8F" w:rsidRPr="007D1931" w:rsidRDefault="00616A8F" w:rsidP="007D1931">
      <w:pPr>
        <w:jc w:val="center"/>
        <w:rPr>
          <w:rFonts w:ascii="Times New Roman" w:hAnsi="Times New Roman" w:cs="Times New Roman"/>
        </w:rPr>
      </w:pPr>
    </w:p>
    <w:p w:rsidR="00616A8F" w:rsidRPr="007D1931" w:rsidRDefault="00616A8F" w:rsidP="007D1931">
      <w:pPr>
        <w:jc w:val="both"/>
        <w:rPr>
          <w:rFonts w:ascii="Times New Roman" w:hAnsi="Times New Roman" w:cs="Times New Roman"/>
          <w:sz w:val="28"/>
          <w:szCs w:val="28"/>
        </w:rPr>
      </w:pPr>
      <w:r w:rsidRPr="007D1931">
        <w:rPr>
          <w:rFonts w:ascii="Times New Roman" w:hAnsi="Times New Roman" w:cs="Times New Roman"/>
          <w:sz w:val="28"/>
          <w:szCs w:val="28"/>
        </w:rPr>
        <w:tab/>
        <w:t>Источниками получения средств, за счет которых совершена сделка являются:</w:t>
      </w:r>
    </w:p>
    <w:p w:rsidR="00616A8F" w:rsidRPr="007D1931" w:rsidRDefault="00616A8F" w:rsidP="007D1931">
      <w:pPr>
        <w:jc w:val="both"/>
        <w:rPr>
          <w:rFonts w:ascii="Times New Roman" w:hAnsi="Times New Roman" w:cs="Times New Roman"/>
          <w:sz w:val="28"/>
          <w:szCs w:val="28"/>
        </w:rPr>
      </w:pPr>
      <w:r w:rsidRPr="007D1931">
        <w:rPr>
          <w:rFonts w:ascii="Times New Roman" w:hAnsi="Times New Roman" w:cs="Times New Roman"/>
          <w:sz w:val="28"/>
          <w:szCs w:val="28"/>
        </w:rPr>
        <w:t>1. __________________________________________________________________</w:t>
      </w:r>
    </w:p>
    <w:p w:rsidR="00616A8F" w:rsidRPr="007D1931" w:rsidRDefault="00616A8F" w:rsidP="007D1931">
      <w:pPr>
        <w:jc w:val="both"/>
        <w:rPr>
          <w:rFonts w:ascii="Times New Roman" w:hAnsi="Times New Roman" w:cs="Times New Roman"/>
          <w:sz w:val="28"/>
          <w:szCs w:val="28"/>
        </w:rPr>
      </w:pPr>
      <w:r w:rsidRPr="007D1931">
        <w:rPr>
          <w:rFonts w:ascii="Times New Roman" w:hAnsi="Times New Roman" w:cs="Times New Roman"/>
          <w:sz w:val="28"/>
          <w:szCs w:val="28"/>
        </w:rPr>
        <w:t>2._________________________________________________________________</w:t>
      </w:r>
    </w:p>
    <w:p w:rsidR="00616A8F" w:rsidRPr="007D1931" w:rsidRDefault="00616A8F" w:rsidP="007D1931">
      <w:pPr>
        <w:jc w:val="both"/>
        <w:rPr>
          <w:rFonts w:ascii="Times New Roman" w:hAnsi="Times New Roman" w:cs="Times New Roman"/>
          <w:sz w:val="28"/>
          <w:szCs w:val="28"/>
        </w:rPr>
      </w:pPr>
      <w:r w:rsidRPr="007D1931">
        <w:rPr>
          <w:rFonts w:ascii="Times New Roman" w:hAnsi="Times New Roman" w:cs="Times New Roman"/>
          <w:sz w:val="28"/>
          <w:szCs w:val="28"/>
        </w:rPr>
        <w:t>3._________________________________________________________________</w:t>
      </w:r>
    </w:p>
    <w:p w:rsidR="00616A8F" w:rsidRPr="007D1931" w:rsidRDefault="00616A8F" w:rsidP="007D193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16A8F" w:rsidRPr="007D1931" w:rsidRDefault="00616A8F" w:rsidP="007D1931">
      <w:pPr>
        <w:jc w:val="both"/>
        <w:rPr>
          <w:rFonts w:ascii="Times New Roman" w:hAnsi="Times New Roman" w:cs="Times New Roman"/>
          <w:sz w:val="28"/>
          <w:szCs w:val="28"/>
        </w:rPr>
      </w:pPr>
      <w:r w:rsidRPr="007D1931">
        <w:rPr>
          <w:rFonts w:ascii="Times New Roman" w:hAnsi="Times New Roman" w:cs="Times New Roman"/>
          <w:sz w:val="28"/>
          <w:szCs w:val="28"/>
        </w:rPr>
        <w:t>Приложение:</w:t>
      </w:r>
    </w:p>
    <w:p w:rsidR="00616A8F" w:rsidRPr="007D1931" w:rsidRDefault="00616A8F" w:rsidP="007D1931">
      <w:pPr>
        <w:jc w:val="both"/>
        <w:rPr>
          <w:rFonts w:ascii="Times New Roman" w:hAnsi="Times New Roman" w:cs="Times New Roman"/>
          <w:sz w:val="28"/>
          <w:szCs w:val="28"/>
        </w:rPr>
      </w:pPr>
      <w:r w:rsidRPr="007D1931">
        <w:rPr>
          <w:rFonts w:ascii="Times New Roman" w:hAnsi="Times New Roman" w:cs="Times New Roman"/>
          <w:sz w:val="28"/>
          <w:szCs w:val="28"/>
        </w:rPr>
        <w:t>1. __________________________________________________________________</w:t>
      </w:r>
    </w:p>
    <w:p w:rsidR="00616A8F" w:rsidRPr="007D1931" w:rsidRDefault="00616A8F" w:rsidP="007D1931">
      <w:pPr>
        <w:jc w:val="both"/>
        <w:rPr>
          <w:rFonts w:ascii="Times New Roman" w:hAnsi="Times New Roman" w:cs="Times New Roman"/>
          <w:sz w:val="28"/>
          <w:szCs w:val="28"/>
        </w:rPr>
      </w:pPr>
      <w:r w:rsidRPr="007D1931">
        <w:rPr>
          <w:rFonts w:ascii="Times New Roman" w:hAnsi="Times New Roman" w:cs="Times New Roman"/>
          <w:sz w:val="28"/>
          <w:szCs w:val="28"/>
        </w:rPr>
        <w:t>2._________________________________________________________________</w:t>
      </w:r>
    </w:p>
    <w:p w:rsidR="00616A8F" w:rsidRPr="007D1931" w:rsidRDefault="00616A8F" w:rsidP="007D1931">
      <w:pPr>
        <w:jc w:val="both"/>
        <w:rPr>
          <w:rFonts w:ascii="Times New Roman" w:hAnsi="Times New Roman" w:cs="Times New Roman"/>
          <w:sz w:val="28"/>
          <w:szCs w:val="28"/>
        </w:rPr>
      </w:pPr>
      <w:r w:rsidRPr="007D1931">
        <w:rPr>
          <w:rFonts w:ascii="Times New Roman" w:hAnsi="Times New Roman" w:cs="Times New Roman"/>
          <w:sz w:val="28"/>
          <w:szCs w:val="28"/>
        </w:rPr>
        <w:t>3._________________________________________________________________</w:t>
      </w:r>
    </w:p>
    <w:p w:rsidR="00616A8F" w:rsidRPr="007D1931" w:rsidRDefault="00616A8F" w:rsidP="007D193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16A8F" w:rsidRPr="007D1931" w:rsidRDefault="00616A8F" w:rsidP="007D193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16A8F" w:rsidRPr="007D1931" w:rsidRDefault="00616A8F" w:rsidP="007D193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D1931">
        <w:rPr>
          <w:rFonts w:ascii="Times New Roman" w:hAnsi="Times New Roman" w:cs="Times New Roman"/>
          <w:sz w:val="28"/>
          <w:szCs w:val="28"/>
        </w:rPr>
        <w:t xml:space="preserve">Достоверность и полноту настоящих сведений  подтверждаю.       </w:t>
      </w:r>
    </w:p>
    <w:p w:rsidR="00616A8F" w:rsidRPr="007D1931" w:rsidRDefault="00616A8F" w:rsidP="007D193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D1931">
        <w:rPr>
          <w:rFonts w:ascii="Times New Roman" w:hAnsi="Times New Roman" w:cs="Times New Roman"/>
          <w:sz w:val="28"/>
          <w:szCs w:val="28"/>
        </w:rPr>
        <w:t>Даю согласие на опубликование в сети Интернет указанных сведений.</w:t>
      </w:r>
    </w:p>
    <w:p w:rsidR="00616A8F" w:rsidRPr="007D1931" w:rsidRDefault="00616A8F" w:rsidP="007D1931">
      <w:pPr>
        <w:jc w:val="both"/>
        <w:rPr>
          <w:rFonts w:ascii="Times New Roman" w:hAnsi="Times New Roman" w:cs="Times New Roman"/>
        </w:rPr>
      </w:pPr>
    </w:p>
    <w:p w:rsidR="00616A8F" w:rsidRPr="007D1931" w:rsidRDefault="00616A8F" w:rsidP="007D1931">
      <w:pPr>
        <w:jc w:val="both"/>
        <w:rPr>
          <w:rFonts w:ascii="Times New Roman" w:hAnsi="Times New Roman" w:cs="Times New Roman"/>
        </w:rPr>
      </w:pPr>
    </w:p>
    <w:p w:rsidR="00616A8F" w:rsidRPr="007D1931" w:rsidRDefault="00616A8F" w:rsidP="007D1931">
      <w:pPr>
        <w:jc w:val="both"/>
        <w:rPr>
          <w:rFonts w:ascii="Times New Roman" w:hAnsi="Times New Roman" w:cs="Times New Roman"/>
        </w:rPr>
      </w:pPr>
    </w:p>
    <w:p w:rsidR="00616A8F" w:rsidRPr="007D1931" w:rsidRDefault="00616A8F" w:rsidP="007D1931">
      <w:pPr>
        <w:jc w:val="both"/>
        <w:rPr>
          <w:rFonts w:ascii="Times New Roman" w:hAnsi="Times New Roman" w:cs="Times New Roman"/>
        </w:rPr>
      </w:pPr>
      <w:r w:rsidRPr="007D1931">
        <w:rPr>
          <w:rFonts w:ascii="Times New Roman" w:hAnsi="Times New Roman" w:cs="Times New Roman"/>
        </w:rPr>
        <w:t xml:space="preserve">                                                                      ________________ Фамилия И.О., ________ дата</w:t>
      </w:r>
    </w:p>
    <w:p w:rsidR="00616A8F" w:rsidRPr="007D1931" w:rsidRDefault="00616A8F" w:rsidP="007D193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16A8F" w:rsidRPr="007D1931" w:rsidRDefault="00616A8F" w:rsidP="007D1931">
      <w:pPr>
        <w:rPr>
          <w:rFonts w:ascii="Times New Roman" w:hAnsi="Times New Roman" w:cs="Times New Roman"/>
          <w:b/>
          <w:bCs/>
        </w:rPr>
      </w:pPr>
    </w:p>
    <w:p w:rsidR="00616A8F" w:rsidRPr="007D1931" w:rsidRDefault="00616A8F" w:rsidP="007D1931">
      <w:pPr>
        <w:rPr>
          <w:rFonts w:ascii="Times New Roman" w:hAnsi="Times New Roman" w:cs="Times New Roman"/>
          <w:b/>
          <w:bCs/>
        </w:rPr>
      </w:pPr>
    </w:p>
    <w:p w:rsidR="00616A8F" w:rsidRPr="007D1931" w:rsidRDefault="00616A8F" w:rsidP="007D1931">
      <w:pPr>
        <w:jc w:val="both"/>
        <w:rPr>
          <w:rFonts w:ascii="Times New Roman" w:hAnsi="Times New Roman" w:cs="Times New Roman"/>
          <w:sz w:val="20"/>
          <w:szCs w:val="20"/>
        </w:rPr>
        <w:sectPr w:rsidR="00616A8F" w:rsidRPr="007D1931" w:rsidSect="00B92952">
          <w:pgSz w:w="11906" w:h="16838"/>
          <w:pgMar w:top="720" w:right="873" w:bottom="567" w:left="1276" w:header="720" w:footer="720" w:gutter="0"/>
          <w:cols w:space="708"/>
          <w:docGrid w:linePitch="360"/>
        </w:sectPr>
      </w:pPr>
    </w:p>
    <w:p w:rsidR="00616A8F" w:rsidRDefault="00616A8F" w:rsidP="00D270B7"/>
    <w:sectPr w:rsidR="00616A8F" w:rsidSect="00D270B7">
      <w:pgSz w:w="16838" w:h="11906" w:orient="landscape"/>
      <w:pgMar w:top="143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0E5FD5"/>
    <w:multiLevelType w:val="hybridMultilevel"/>
    <w:tmpl w:val="EF2A9E0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D1931"/>
    <w:rsid w:val="000556F0"/>
    <w:rsid w:val="00076403"/>
    <w:rsid w:val="00081DAC"/>
    <w:rsid w:val="000835A8"/>
    <w:rsid w:val="000B3858"/>
    <w:rsid w:val="000B637B"/>
    <w:rsid w:val="000C47C4"/>
    <w:rsid w:val="000D6740"/>
    <w:rsid w:val="001157AC"/>
    <w:rsid w:val="00192FEA"/>
    <w:rsid w:val="001C29BC"/>
    <w:rsid w:val="001E68FA"/>
    <w:rsid w:val="001F207D"/>
    <w:rsid w:val="00207A7D"/>
    <w:rsid w:val="00211387"/>
    <w:rsid w:val="002137BB"/>
    <w:rsid w:val="00294816"/>
    <w:rsid w:val="002B36C3"/>
    <w:rsid w:val="002B3A83"/>
    <w:rsid w:val="002C26FA"/>
    <w:rsid w:val="00304503"/>
    <w:rsid w:val="00305D24"/>
    <w:rsid w:val="00311F19"/>
    <w:rsid w:val="0031668E"/>
    <w:rsid w:val="00337573"/>
    <w:rsid w:val="003C209E"/>
    <w:rsid w:val="003E7742"/>
    <w:rsid w:val="00480979"/>
    <w:rsid w:val="00490836"/>
    <w:rsid w:val="00496807"/>
    <w:rsid w:val="005E0CC3"/>
    <w:rsid w:val="006035A0"/>
    <w:rsid w:val="00616369"/>
    <w:rsid w:val="00616A8F"/>
    <w:rsid w:val="00627809"/>
    <w:rsid w:val="006F268E"/>
    <w:rsid w:val="00704CFA"/>
    <w:rsid w:val="007101A5"/>
    <w:rsid w:val="007343E7"/>
    <w:rsid w:val="00747442"/>
    <w:rsid w:val="00750FAB"/>
    <w:rsid w:val="00797A3C"/>
    <w:rsid w:val="007B09A6"/>
    <w:rsid w:val="007B2693"/>
    <w:rsid w:val="007B6197"/>
    <w:rsid w:val="007D1931"/>
    <w:rsid w:val="007D6267"/>
    <w:rsid w:val="00802C5A"/>
    <w:rsid w:val="00811476"/>
    <w:rsid w:val="0081597A"/>
    <w:rsid w:val="0081754C"/>
    <w:rsid w:val="008A5C00"/>
    <w:rsid w:val="008D40FD"/>
    <w:rsid w:val="00935939"/>
    <w:rsid w:val="009371B6"/>
    <w:rsid w:val="0094098D"/>
    <w:rsid w:val="00942356"/>
    <w:rsid w:val="0094617A"/>
    <w:rsid w:val="00957A58"/>
    <w:rsid w:val="00990BC6"/>
    <w:rsid w:val="00992169"/>
    <w:rsid w:val="009A6CC1"/>
    <w:rsid w:val="009E1801"/>
    <w:rsid w:val="00A2375C"/>
    <w:rsid w:val="00A97B86"/>
    <w:rsid w:val="00AB554D"/>
    <w:rsid w:val="00AB7576"/>
    <w:rsid w:val="00AD2364"/>
    <w:rsid w:val="00AD34D1"/>
    <w:rsid w:val="00B003B1"/>
    <w:rsid w:val="00B07EBE"/>
    <w:rsid w:val="00B34AC8"/>
    <w:rsid w:val="00B35028"/>
    <w:rsid w:val="00B6055E"/>
    <w:rsid w:val="00B63F28"/>
    <w:rsid w:val="00B90E6B"/>
    <w:rsid w:val="00B92952"/>
    <w:rsid w:val="00BC7E1A"/>
    <w:rsid w:val="00BF477E"/>
    <w:rsid w:val="00C230F5"/>
    <w:rsid w:val="00CB5921"/>
    <w:rsid w:val="00CB76F1"/>
    <w:rsid w:val="00D12652"/>
    <w:rsid w:val="00D270B7"/>
    <w:rsid w:val="00D32998"/>
    <w:rsid w:val="00DB3168"/>
    <w:rsid w:val="00DC6660"/>
    <w:rsid w:val="00DE7CDE"/>
    <w:rsid w:val="00E47C4C"/>
    <w:rsid w:val="00E71DBA"/>
    <w:rsid w:val="00EE0944"/>
    <w:rsid w:val="00EF288F"/>
    <w:rsid w:val="00F22A58"/>
    <w:rsid w:val="00F621EB"/>
    <w:rsid w:val="00F64D04"/>
    <w:rsid w:val="00F67EFB"/>
    <w:rsid w:val="00F7763E"/>
    <w:rsid w:val="00F95119"/>
    <w:rsid w:val="00FC1D7F"/>
    <w:rsid w:val="00FE00D5"/>
    <w:rsid w:val="00FE65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5D24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7D1931"/>
    <w:pPr>
      <w:spacing w:after="0" w:line="240" w:lineRule="auto"/>
      <w:ind w:left="720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67</TotalTime>
  <Pages>5</Pages>
  <Words>711</Words>
  <Characters>4054</Characters>
  <Application>Microsoft Office Outlook</Application>
  <DocSecurity>0</DocSecurity>
  <Lines>0</Lines>
  <Paragraphs>0</Paragraphs>
  <ScaleCrop>false</ScaleCrop>
  <Company>2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subject/>
  <dc:creator>Шкаденкова Татьяна Николаевна</dc:creator>
  <cp:keywords/>
  <dc:description/>
  <cp:lastModifiedBy>kta</cp:lastModifiedBy>
  <cp:revision>60</cp:revision>
  <cp:lastPrinted>2016-04-26T07:54:00Z</cp:lastPrinted>
  <dcterms:created xsi:type="dcterms:W3CDTF">2016-03-29T13:45:00Z</dcterms:created>
  <dcterms:modified xsi:type="dcterms:W3CDTF">2016-04-26T07:56:00Z</dcterms:modified>
</cp:coreProperties>
</file>